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B448C" w14:textId="5F7C7081" w:rsidR="00B26C50" w:rsidRDefault="00D80376" w:rsidP="0087392F">
      <w:pPr>
        <w:rPr>
          <w:rFonts w:ascii="Calibri" w:hAnsi="Calibri" w:cs="Calibri"/>
          <w:b/>
          <w:sz w:val="28"/>
          <w:szCs w:val="28"/>
          <w:u w:val="single"/>
        </w:rPr>
      </w:pPr>
      <w:r>
        <w:drawing>
          <wp:inline distT="0" distB="0" distL="0" distR="0" wp14:anchorId="5392E371" wp14:editId="28AC14D0">
            <wp:extent cx="9145797" cy="5884984"/>
            <wp:effectExtent l="0" t="0" r="0" b="1905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49" t="4883" r="10496" b="58062"/>
                    <a:stretch/>
                  </pic:blipFill>
                  <pic:spPr bwMode="auto">
                    <a:xfrm>
                      <a:off x="0" y="0"/>
                      <a:ext cx="9159822" cy="589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F99E90" w14:textId="77777777" w:rsidR="00D62C26" w:rsidRPr="00725306" w:rsidRDefault="00D62C26">
      <w:pPr>
        <w:rPr>
          <w:rFonts w:ascii="Calibri" w:hAnsi="Calibri" w:cs="Calibri"/>
          <w:sz w:val="28"/>
          <w:szCs w:val="28"/>
        </w:rPr>
        <w:sectPr w:rsidR="00D62C26" w:rsidRPr="00725306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4644AD90" w14:textId="0EEE25F8" w:rsidR="00253E4F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2"/>
      </w:tblGrid>
      <w:tr w:rsidR="0066649E" w14:paraId="05D54491" w14:textId="77777777" w:rsidTr="00BF73BA">
        <w:tc>
          <w:tcPr>
            <w:tcW w:w="6912" w:type="dxa"/>
            <w:shd w:val="clear" w:color="auto" w:fill="FFFF00"/>
          </w:tcPr>
          <w:p w14:paraId="26A1EEFA" w14:textId="77777777" w:rsidR="0066649E" w:rsidRDefault="0066649E">
            <w:pPr>
              <w:tabs>
                <w:tab w:val="left" w:pos="851"/>
                <w:tab w:val="left" w:pos="3119"/>
                <w:tab w:val="left" w:pos="3969"/>
                <w:tab w:val="left" w:pos="6237"/>
                <w:tab w:val="left" w:pos="14601"/>
              </w:tabs>
              <w:ind w:right="-7670"/>
              <w:rPr>
                <w:rFonts w:ascii="Calibri" w:hAnsi="Calibri" w:cs="Calibri"/>
                <w:sz w:val="28"/>
              </w:rPr>
            </w:pPr>
            <w:bookmarkStart w:id="0" w:name="_Hlk63757418"/>
            <w:r>
              <w:rPr>
                <w:rFonts w:ascii="Calibri" w:hAnsi="Calibri" w:cs="Calibri"/>
                <w:sz w:val="28"/>
              </w:rPr>
              <w:t>OBS!</w:t>
            </w:r>
          </w:p>
          <w:p w14:paraId="32FFE83F" w14:textId="77777777" w:rsidR="00D80376" w:rsidRPr="00D80376" w:rsidRDefault="00D80376" w:rsidP="00D80376">
            <w:pPr>
              <w:tabs>
                <w:tab w:val="left" w:pos="1418"/>
                <w:tab w:val="left" w:pos="3402"/>
              </w:tabs>
              <w:rPr>
                <w:rFonts w:ascii="Calibri" w:eastAsia="MS Mincho" w:hAnsi="Calibri" w:cs="Calibri"/>
                <w:sz w:val="22"/>
                <w:szCs w:val="22"/>
              </w:rPr>
            </w:pPr>
            <w:r w:rsidRPr="00D80376">
              <w:rPr>
                <w:rFonts w:ascii="Calibri" w:eastAsia="MS Mincho" w:hAnsi="Calibri" w:cs="Calibri"/>
                <w:sz w:val="22"/>
                <w:szCs w:val="22"/>
              </w:rPr>
              <w:t>Typdriftkort för aggregat med gemensam ute- och/eller avluftskanal. Ingående produkter i driftbild samt text ersätter motsvarande på övriga driftkort för luftbehandling vid gemensam ute- och/eller avluftskanal.</w:t>
            </w:r>
          </w:p>
          <w:p w14:paraId="54DB8DA1" w14:textId="21FE473E" w:rsidR="0066649E" w:rsidRDefault="0066649E" w:rsidP="0066649E">
            <w:pPr>
              <w:tabs>
                <w:tab w:val="left" w:pos="851"/>
                <w:tab w:val="left" w:pos="3119"/>
                <w:tab w:val="left" w:pos="3969"/>
                <w:tab w:val="left" w:pos="6237"/>
                <w:tab w:val="left" w:pos="14601"/>
              </w:tabs>
              <w:rPr>
                <w:rFonts w:ascii="Calibri" w:hAnsi="Calibri" w:cs="Calibri"/>
                <w:sz w:val="28"/>
              </w:rPr>
            </w:pPr>
          </w:p>
        </w:tc>
      </w:tr>
      <w:bookmarkEnd w:id="0"/>
    </w:tbl>
    <w:p w14:paraId="47F35FF2" w14:textId="77777777" w:rsidR="0066649E" w:rsidRPr="00725306" w:rsidRDefault="0066649E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p w14:paraId="232F00CC" w14:textId="4539C319" w:rsidR="000D3E3A" w:rsidRPr="009C0C36" w:rsidRDefault="00CD2856" w:rsidP="000D3E3A">
      <w:pPr>
        <w:rPr>
          <w:rFonts w:ascii="Calibri" w:eastAsia="MS Mincho" w:hAnsi="Calibri" w:cs="Calibri"/>
          <w:b/>
          <w:sz w:val="22"/>
          <w:szCs w:val="22"/>
          <w:highlight w:val="yellow"/>
        </w:rPr>
      </w:pPr>
      <w:r w:rsidRPr="009C0C36">
        <w:rPr>
          <w:rFonts w:ascii="Calibri" w:eastAsia="MS Mincho" w:hAnsi="Calibri" w:cs="Calibri"/>
          <w:b/>
          <w:sz w:val="22"/>
          <w:szCs w:val="22"/>
          <w:highlight w:val="yellow"/>
        </w:rPr>
        <w:t>Start/S</w:t>
      </w:r>
      <w:r w:rsidR="004926F5" w:rsidRPr="009C0C36">
        <w:rPr>
          <w:rFonts w:ascii="Calibri" w:eastAsia="MS Mincho" w:hAnsi="Calibri" w:cs="Calibri"/>
          <w:b/>
          <w:sz w:val="22"/>
          <w:szCs w:val="22"/>
          <w:highlight w:val="yellow"/>
        </w:rPr>
        <w:t>topp</w:t>
      </w:r>
    </w:p>
    <w:p w14:paraId="32F86828" w14:textId="5C76D264" w:rsidR="0045367A" w:rsidRPr="009C0C36" w:rsidRDefault="0045367A" w:rsidP="0045367A">
      <w:pPr>
        <w:rPr>
          <w:rFonts w:ascii="Calibri" w:eastAsia="MS Mincho" w:hAnsi="Calibri" w:cs="Calibri"/>
          <w:b/>
          <w:sz w:val="22"/>
          <w:szCs w:val="22"/>
          <w:highlight w:val="yellow"/>
        </w:rPr>
      </w:pPr>
      <w:r w:rsidRPr="009C0C36">
        <w:rPr>
          <w:rFonts w:ascii="Calibri" w:eastAsia="MS Mincho" w:hAnsi="Calibri" w:cs="Calibri"/>
          <w:sz w:val="22"/>
          <w:szCs w:val="22"/>
          <w:highlight w:val="yellow"/>
        </w:rPr>
        <w:t>Vid uppstart öppnar först</w:t>
      </w:r>
      <w:r w:rsidR="000A3653"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 samtliga brandspjäll</w:t>
      </w:r>
      <w:r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 och när indikering erhållits för öppet läge</w:t>
      </w:r>
      <w:r w:rsidR="008D0F14"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 öppnar avluftsspjäll ST22 samtidigt som</w:t>
      </w:r>
      <w:r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 frånluftsfläkt FF1</w:t>
      </w:r>
      <w:r w:rsidR="008D0F14"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 startar</w:t>
      </w:r>
      <w:r w:rsidR="009B270D">
        <w:rPr>
          <w:rFonts w:ascii="Calibri" w:eastAsia="MS Mincho" w:hAnsi="Calibri" w:cs="Calibri"/>
          <w:sz w:val="22"/>
          <w:szCs w:val="22"/>
          <w:highlight w:val="yellow"/>
        </w:rPr>
        <w:t>.</w:t>
      </w:r>
    </w:p>
    <w:p w14:paraId="68D4EAA4" w14:textId="77777777" w:rsidR="000D3E3A" w:rsidRPr="009C0C36" w:rsidRDefault="000D3E3A" w:rsidP="000D3E3A">
      <w:pPr>
        <w:rPr>
          <w:rFonts w:ascii="Calibri" w:eastAsia="MS Mincho" w:hAnsi="Calibri" w:cs="Calibri"/>
          <w:b/>
          <w:sz w:val="22"/>
          <w:szCs w:val="22"/>
          <w:highlight w:val="yellow"/>
        </w:rPr>
      </w:pPr>
    </w:p>
    <w:p w14:paraId="4B3A764F" w14:textId="77777777" w:rsidR="000D3E3A" w:rsidRPr="009C0C36" w:rsidRDefault="000C63FD" w:rsidP="000D3E3A">
      <w:pPr>
        <w:rPr>
          <w:rFonts w:ascii="Calibri" w:eastAsia="MS Mincho" w:hAnsi="Calibri" w:cs="Calibri"/>
          <w:sz w:val="22"/>
          <w:szCs w:val="22"/>
          <w:highlight w:val="yellow"/>
        </w:rPr>
      </w:pPr>
      <w:r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Värmeåtervinning </w:t>
      </w:r>
      <w:r w:rsidR="00296E64" w:rsidRPr="009C0C36">
        <w:rPr>
          <w:rFonts w:ascii="Calibri" w:eastAsia="MS Mincho" w:hAnsi="Calibri" w:cs="Calibri"/>
          <w:sz w:val="22"/>
          <w:szCs w:val="22"/>
          <w:highlight w:val="yellow"/>
        </w:rPr>
        <w:t>RVÅ</w:t>
      </w:r>
      <w:r w:rsidR="000D3E3A"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 styrs till maximal</w:t>
      </w:r>
      <w:r w:rsidR="00552431"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 återvinning och </w:t>
      </w:r>
      <w:r w:rsidR="007561EC"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vid låg utetemperatur öppnar </w:t>
      </w:r>
      <w:r w:rsidR="00552431" w:rsidRPr="009C0C36">
        <w:rPr>
          <w:rFonts w:ascii="Calibri" w:eastAsia="MS Mincho" w:hAnsi="Calibri" w:cs="Calibri"/>
          <w:sz w:val="22"/>
          <w:szCs w:val="22"/>
          <w:highlight w:val="yellow"/>
        </w:rPr>
        <w:t>värmeventil SV</w:t>
      </w:r>
      <w:r w:rsidR="00BA14FD" w:rsidRPr="009C0C36">
        <w:rPr>
          <w:rFonts w:ascii="Calibri" w:eastAsia="MS Mincho" w:hAnsi="Calibri" w:cs="Calibri"/>
          <w:sz w:val="22"/>
          <w:szCs w:val="22"/>
          <w:highlight w:val="yellow"/>
        </w:rPr>
        <w:t>3</w:t>
      </w:r>
      <w:r w:rsidR="000D3E3A"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1 till </w:t>
      </w:r>
      <w:r w:rsidR="007561EC"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i DUC/PLC </w:t>
      </w:r>
      <w:r w:rsidR="000D3E3A" w:rsidRPr="009C0C36">
        <w:rPr>
          <w:rFonts w:ascii="Calibri" w:eastAsia="MS Mincho" w:hAnsi="Calibri" w:cs="Calibri"/>
          <w:sz w:val="22"/>
          <w:szCs w:val="22"/>
          <w:highlight w:val="yellow"/>
        </w:rPr>
        <w:t>inställt</w:t>
      </w:r>
      <w:r w:rsidR="007561EC"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 värde</w:t>
      </w:r>
      <w:r w:rsidR="000D3E3A" w:rsidRPr="009C0C36"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1CD9A1A6" w14:textId="77777777" w:rsidR="000D3E3A" w:rsidRPr="009C0C36" w:rsidRDefault="000D3E3A" w:rsidP="000D3E3A">
      <w:pPr>
        <w:rPr>
          <w:rFonts w:ascii="Calibri" w:eastAsia="MS Mincho" w:hAnsi="Calibri" w:cs="Calibri"/>
          <w:sz w:val="22"/>
          <w:szCs w:val="22"/>
          <w:highlight w:val="yellow"/>
        </w:rPr>
      </w:pPr>
    </w:p>
    <w:p w14:paraId="11D489AB" w14:textId="597B2285" w:rsidR="0045367A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9C0C36">
        <w:rPr>
          <w:rFonts w:ascii="Calibri" w:eastAsia="MS Mincho" w:hAnsi="Calibri" w:cs="Calibri"/>
          <w:sz w:val="22"/>
          <w:szCs w:val="22"/>
          <w:highlight w:val="yellow"/>
        </w:rPr>
        <w:t>Efter inställd</w:t>
      </w:r>
      <w:r w:rsidRPr="009C0C36">
        <w:rPr>
          <w:rFonts w:ascii="Calibri" w:eastAsia="MS Mincho" w:hAnsi="Calibri" w:cs="Calibri"/>
          <w:b/>
          <w:sz w:val="22"/>
          <w:szCs w:val="22"/>
          <w:highlight w:val="yellow"/>
        </w:rPr>
        <w:t xml:space="preserve"> </w:t>
      </w:r>
      <w:r w:rsidRPr="009B270D">
        <w:rPr>
          <w:rFonts w:ascii="Calibri" w:eastAsia="MS Mincho" w:hAnsi="Calibri" w:cs="Calibri"/>
          <w:sz w:val="22"/>
          <w:szCs w:val="22"/>
          <w:highlight w:val="yellow"/>
        </w:rPr>
        <w:t xml:space="preserve">uppstartstid </w:t>
      </w:r>
      <w:r w:rsidR="008D0F14" w:rsidRPr="009B270D">
        <w:rPr>
          <w:rFonts w:ascii="Calibri" w:eastAsia="MS Mincho" w:hAnsi="Calibri" w:cs="Calibri"/>
          <w:sz w:val="22"/>
          <w:szCs w:val="22"/>
          <w:highlight w:val="yellow"/>
        </w:rPr>
        <w:t>öppnar uteluftsspjäll ST21 samtidigt som tilluftsfläkt TF1 startar</w:t>
      </w:r>
      <w:r w:rsidR="009B270D" w:rsidRPr="009B270D">
        <w:rPr>
          <w:rFonts w:ascii="Calibri" w:eastAsia="MS Mincho" w:hAnsi="Calibri" w:cs="Calibri"/>
          <w:sz w:val="22"/>
          <w:szCs w:val="22"/>
          <w:highlight w:val="yellow"/>
        </w:rPr>
        <w:t>.</w:t>
      </w:r>
    </w:p>
    <w:p w14:paraId="774C8DFA" w14:textId="4EEFA7B5" w:rsidR="005B6A87" w:rsidRDefault="005B6A87" w:rsidP="0045367A">
      <w:pPr>
        <w:rPr>
          <w:rFonts w:ascii="Calibri" w:eastAsia="MS Mincho" w:hAnsi="Calibri" w:cs="Calibri"/>
          <w:sz w:val="22"/>
          <w:szCs w:val="22"/>
        </w:rPr>
      </w:pPr>
    </w:p>
    <w:p w14:paraId="78529B04" w14:textId="13E8D52A" w:rsidR="00E546D9" w:rsidRPr="00DF056E" w:rsidRDefault="0088186D" w:rsidP="00824574">
      <w:pPr>
        <w:rPr>
          <w:rFonts w:ascii="Calibri" w:hAnsi="Calibri" w:cs="Calibri"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  <w:highlight w:val="cyan"/>
        </w:rPr>
        <w:br w:type="column"/>
      </w:r>
      <w:r w:rsidR="00E546D9" w:rsidRPr="00DF056E">
        <w:rPr>
          <w:rFonts w:ascii="Calibri" w:hAnsi="Calibri" w:cs="Calibri"/>
          <w:b/>
          <w:sz w:val="22"/>
          <w:szCs w:val="22"/>
        </w:rPr>
        <w:t>Förreglingar</w:t>
      </w:r>
    </w:p>
    <w:p w14:paraId="1411E357" w14:textId="77777777" w:rsidR="00E546D9" w:rsidRPr="00DF056E" w:rsidRDefault="00E546D9" w:rsidP="00824574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Driftfel för pump P1 resp</w:t>
      </w:r>
      <w:r w:rsidR="004930E1" w:rsidRPr="00DF056E">
        <w:rPr>
          <w:rFonts w:ascii="Calibri" w:eastAsia="MS Mincho" w:hAnsi="Calibri" w:cs="Calibri"/>
          <w:sz w:val="22"/>
          <w:szCs w:val="22"/>
        </w:rPr>
        <w:t>.</w:t>
      </w:r>
      <w:r w:rsidRPr="00DF056E">
        <w:rPr>
          <w:rFonts w:ascii="Calibri" w:eastAsia="MS Mincho" w:hAnsi="Calibri" w:cs="Calibri"/>
          <w:sz w:val="22"/>
          <w:szCs w:val="22"/>
        </w:rPr>
        <w:t xml:space="preserve"> kortsluten frysskyddsgivare GT81 förreglar</w:t>
      </w:r>
    </w:p>
    <w:p w14:paraId="0D4B2FE3" w14:textId="77777777" w:rsidR="00E546D9" w:rsidRPr="00DF056E" w:rsidRDefault="00FC2770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</w:t>
      </w:r>
      <w:r w:rsidR="00E546D9" w:rsidRPr="00DF056E">
        <w:rPr>
          <w:rFonts w:ascii="Calibri" w:eastAsia="MS Mincho" w:hAnsi="Calibri" w:cs="Calibri"/>
          <w:sz w:val="22"/>
          <w:szCs w:val="22"/>
        </w:rPr>
        <w:t>ggregatet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  <w:r w:rsidR="00E546D9" w:rsidRPr="00DF056E">
        <w:rPr>
          <w:rFonts w:ascii="Calibri" w:eastAsia="MS Mincho" w:hAnsi="Calibri" w:cs="Calibri"/>
          <w:sz w:val="22"/>
          <w:szCs w:val="22"/>
        </w:rPr>
        <w:t xml:space="preserve"> </w:t>
      </w:r>
    </w:p>
    <w:p w14:paraId="1878E28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097C87B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Frånluftsfläkten FF1 och tilluftsfläkten TF1 är korsvis förreglade.</w:t>
      </w:r>
    </w:p>
    <w:p w14:paraId="09F31CA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4E9F2A2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 på temperaturgivare GT11 förreglar drift av aggregatet.</w:t>
      </w:r>
    </w:p>
    <w:p w14:paraId="4B21F5A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22E133E" w14:textId="5E6978D6" w:rsidR="0045367A" w:rsidRPr="005B6A87" w:rsidRDefault="0045367A" w:rsidP="0045367A">
      <w:pPr>
        <w:rPr>
          <w:rFonts w:ascii="Calibri" w:eastAsia="MS Mincho" w:hAnsi="Calibri" w:cs="Calibri"/>
          <w:strike/>
          <w:sz w:val="22"/>
          <w:szCs w:val="22"/>
          <w:highlight w:val="yellow"/>
        </w:rPr>
      </w:pPr>
      <w:r w:rsidRPr="005B6A87">
        <w:rPr>
          <w:rFonts w:ascii="Calibri" w:eastAsia="MS Mincho" w:hAnsi="Calibri" w:cs="Calibri"/>
          <w:strike/>
          <w:sz w:val="22"/>
          <w:szCs w:val="22"/>
          <w:highlight w:val="yellow"/>
        </w:rPr>
        <w:t>Ändlägeskontakter i spjäll ST21 och ST22 förreglar fläktar. Spjäll</w:t>
      </w:r>
      <w:r w:rsidR="00E71C90" w:rsidRPr="005B6A87">
        <w:rPr>
          <w:rFonts w:ascii="Calibri" w:eastAsia="MS Mincho" w:hAnsi="Calibri" w:cs="Calibri"/>
          <w:strike/>
          <w:sz w:val="22"/>
          <w:szCs w:val="22"/>
          <w:highlight w:val="yellow"/>
        </w:rPr>
        <w:t>en</w:t>
      </w:r>
    </w:p>
    <w:p w14:paraId="6CA524D6" w14:textId="01FD84E0" w:rsidR="0045367A" w:rsidRPr="005B6A87" w:rsidRDefault="00E71C90" w:rsidP="0045367A">
      <w:pPr>
        <w:rPr>
          <w:rFonts w:ascii="Calibri" w:eastAsia="MS Mincho" w:hAnsi="Calibri" w:cs="Calibri"/>
          <w:strike/>
          <w:sz w:val="22"/>
          <w:szCs w:val="22"/>
        </w:rPr>
      </w:pPr>
      <w:r w:rsidRPr="005B6A87">
        <w:rPr>
          <w:rFonts w:ascii="Calibri" w:eastAsia="MS Mincho" w:hAnsi="Calibri" w:cs="Calibri"/>
          <w:strike/>
          <w:sz w:val="22"/>
          <w:szCs w:val="22"/>
          <w:highlight w:val="yellow"/>
        </w:rPr>
        <w:t>ska vara öppna</w:t>
      </w:r>
      <w:r w:rsidR="0045367A" w:rsidRPr="005B6A87">
        <w:rPr>
          <w:rFonts w:ascii="Calibri" w:eastAsia="MS Mincho" w:hAnsi="Calibri" w:cs="Calibri"/>
          <w:strike/>
          <w:sz w:val="22"/>
          <w:szCs w:val="22"/>
          <w:highlight w:val="yellow"/>
        </w:rPr>
        <w:t xml:space="preserve"> innan fläktstart kan ske.</w:t>
      </w:r>
    </w:p>
    <w:p w14:paraId="75DF3DDE" w14:textId="10556C35" w:rsidR="005B6A87" w:rsidRDefault="005B6A87" w:rsidP="0045367A">
      <w:pPr>
        <w:rPr>
          <w:rFonts w:ascii="Calibri" w:eastAsia="MS Mincho" w:hAnsi="Calibri" w:cs="Calibri"/>
          <w:sz w:val="22"/>
          <w:szCs w:val="22"/>
        </w:rPr>
      </w:pPr>
    </w:p>
    <w:p w14:paraId="7455804E" w14:textId="77777777" w:rsidR="005F1920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0F281E1C" w14:textId="77777777" w:rsidR="00E546D9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79DDC9C9" w14:textId="69CEA081" w:rsidR="00B8138A" w:rsidRPr="00DF056E" w:rsidRDefault="00B8138A" w:rsidP="009D022B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u w:val="single"/>
        </w:rPr>
        <w:sectPr w:rsidR="00B8138A" w:rsidRPr="00DF056E" w:rsidSect="00C90A32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</w:p>
    <w:p w14:paraId="4C9323B2" w14:textId="77777777" w:rsidR="00C90A32" w:rsidRPr="00DF056E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DF056E">
        <w:rPr>
          <w:rFonts w:ascii="Calibri" w:hAnsi="Calibri" w:cs="Calibri"/>
          <w:b/>
          <w:sz w:val="28"/>
          <w:u w:val="single"/>
        </w:rPr>
        <w:t>LARM</w:t>
      </w:r>
    </w:p>
    <w:p w14:paraId="43CD5149" w14:textId="77777777" w:rsidR="00C90A32" w:rsidRPr="00DF056E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FE7E47" w:rsidRPr="00DF056E" w14:paraId="11711B6F" w14:textId="77777777" w:rsidTr="00717A96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36B42D65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7F0C2099" w14:textId="1C821D0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93E474B" w14:textId="14766163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2541ECA7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D20856D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3ABA0BC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A4202C5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FE7E47" w:rsidRPr="00DF056E" w14:paraId="75B597DC" w14:textId="77777777" w:rsidTr="00717A96">
        <w:tc>
          <w:tcPr>
            <w:tcW w:w="2764" w:type="dxa"/>
            <w:tcBorders>
              <w:top w:val="single" w:sz="4" w:space="0" w:color="auto"/>
            </w:tcBorders>
          </w:tcPr>
          <w:p w14:paraId="3B3618F6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14651A9F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5687294" w14:textId="5F95E453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00701B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2D99B91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31E8C2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52BB4792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7A96" w:rsidRPr="00DF056E" w14:paraId="2A3128A2" w14:textId="77777777" w:rsidTr="00717A96">
        <w:tc>
          <w:tcPr>
            <w:tcW w:w="2764" w:type="dxa"/>
            <w:vAlign w:val="center"/>
          </w:tcPr>
          <w:p w14:paraId="2DB771F4" w14:textId="020B8463" w:rsidR="00717A96" w:rsidRPr="00D8037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D8037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ST21</w:t>
            </w:r>
            <w:r w:rsidR="00D80376" w:rsidRPr="00D8037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 xml:space="preserve"> </w:t>
            </w:r>
            <w:r w:rsidRPr="00D8037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</w:t>
            </w:r>
            <w:r w:rsidR="00665643" w:rsidRPr="00D8037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FSL</w:t>
            </w:r>
          </w:p>
        </w:tc>
        <w:tc>
          <w:tcPr>
            <w:tcW w:w="1137" w:type="dxa"/>
            <w:vAlign w:val="center"/>
          </w:tcPr>
          <w:p w14:paraId="080A6794" w14:textId="51D794C8" w:rsidR="00717A96" w:rsidRPr="00D8037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D80376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719B795A" w14:textId="552A0987" w:rsidR="00717A96" w:rsidRPr="00D80376" w:rsidRDefault="00FE7E47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D80376"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748B581F" w14:textId="3B3A6959" w:rsidR="00717A96" w:rsidRPr="009B270D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red"/>
              </w:rPr>
            </w:pPr>
          </w:p>
        </w:tc>
        <w:tc>
          <w:tcPr>
            <w:tcW w:w="839" w:type="dxa"/>
            <w:vAlign w:val="center"/>
          </w:tcPr>
          <w:p w14:paraId="20C082CB" w14:textId="4633CB1B" w:rsidR="00717A96" w:rsidRPr="00D80376" w:rsidRDefault="00D8037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1449" w:type="dxa"/>
            <w:vAlign w:val="center"/>
          </w:tcPr>
          <w:p w14:paraId="14665E05" w14:textId="77777777" w:rsidR="00717A96" w:rsidRPr="00D8037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D80376">
              <w:rPr>
                <w:rFonts w:ascii="Calibri" w:hAnsi="Calibri" w:cs="Calibri"/>
                <w:sz w:val="22"/>
                <w:szCs w:val="22"/>
                <w:highlight w:val="yellow"/>
              </w:rPr>
              <w:t>10 min.</w:t>
            </w:r>
          </w:p>
        </w:tc>
        <w:tc>
          <w:tcPr>
            <w:tcW w:w="6875" w:type="dxa"/>
            <w:vAlign w:val="center"/>
          </w:tcPr>
          <w:p w14:paraId="3631A91A" w14:textId="6DA5543F" w:rsidR="00717A96" w:rsidRPr="00D80376" w:rsidRDefault="00665643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D80376">
              <w:rPr>
                <w:rFonts w:ascii="Calibri" w:hAnsi="Calibri" w:cs="Calibri"/>
                <w:sz w:val="22"/>
                <w:szCs w:val="22"/>
                <w:highlight w:val="yellow"/>
              </w:rPr>
              <w:t>Felaktigt spjälläge</w:t>
            </w:r>
          </w:p>
        </w:tc>
      </w:tr>
      <w:tr w:rsidR="00D80376" w:rsidRPr="00DF056E" w14:paraId="15929A1B" w14:textId="77777777" w:rsidTr="00717A96">
        <w:tc>
          <w:tcPr>
            <w:tcW w:w="2764" w:type="dxa"/>
            <w:vAlign w:val="center"/>
          </w:tcPr>
          <w:p w14:paraId="2EEB639E" w14:textId="7FFB0B5E" w:rsidR="00D80376" w:rsidRPr="00D80376" w:rsidRDefault="00D80376" w:rsidP="00D8037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D8037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ST22 _FSL</w:t>
            </w:r>
          </w:p>
        </w:tc>
        <w:tc>
          <w:tcPr>
            <w:tcW w:w="1137" w:type="dxa"/>
            <w:vAlign w:val="center"/>
          </w:tcPr>
          <w:p w14:paraId="175965F7" w14:textId="6E2DAD24" w:rsidR="00D80376" w:rsidRPr="00D80376" w:rsidRDefault="00D80376" w:rsidP="00D8037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D80376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5BA965BB" w14:textId="69584219" w:rsidR="00D80376" w:rsidRPr="00D80376" w:rsidRDefault="00D80376" w:rsidP="00D8037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D80376"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0CB0AF32" w14:textId="4AE83C85" w:rsidR="00D80376" w:rsidRPr="009B270D" w:rsidRDefault="00D80376" w:rsidP="00D8037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red"/>
              </w:rPr>
            </w:pPr>
          </w:p>
        </w:tc>
        <w:tc>
          <w:tcPr>
            <w:tcW w:w="839" w:type="dxa"/>
            <w:vAlign w:val="center"/>
          </w:tcPr>
          <w:p w14:paraId="713DD918" w14:textId="42976CC0" w:rsidR="00D80376" w:rsidRPr="00D80376" w:rsidRDefault="00D80376" w:rsidP="00D8037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1449" w:type="dxa"/>
            <w:vAlign w:val="center"/>
          </w:tcPr>
          <w:p w14:paraId="6CBE55F1" w14:textId="0FA78148" w:rsidR="00D80376" w:rsidRPr="00D80376" w:rsidRDefault="00D80376" w:rsidP="00D8037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D80376">
              <w:rPr>
                <w:rFonts w:ascii="Calibri" w:hAnsi="Calibri" w:cs="Calibri"/>
                <w:sz w:val="22"/>
                <w:szCs w:val="22"/>
                <w:highlight w:val="yellow"/>
              </w:rPr>
              <w:t>10 min.</w:t>
            </w:r>
          </w:p>
        </w:tc>
        <w:tc>
          <w:tcPr>
            <w:tcW w:w="6875" w:type="dxa"/>
            <w:vAlign w:val="center"/>
          </w:tcPr>
          <w:p w14:paraId="5CF3F1DD" w14:textId="7A9DE055" w:rsidR="00D80376" w:rsidRPr="00D80376" w:rsidRDefault="00D80376" w:rsidP="00D8037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D80376">
              <w:rPr>
                <w:rFonts w:ascii="Calibri" w:hAnsi="Calibri" w:cs="Calibri"/>
                <w:sz w:val="22"/>
                <w:szCs w:val="22"/>
                <w:highlight w:val="yellow"/>
              </w:rPr>
              <w:t>Felaktigt spjälläge</w:t>
            </w:r>
          </w:p>
        </w:tc>
      </w:tr>
    </w:tbl>
    <w:p w14:paraId="24B04F93" w14:textId="77777777" w:rsidR="00E65C1F" w:rsidRPr="00DF056E" w:rsidRDefault="00E65C1F">
      <w:pPr>
        <w:rPr>
          <w:rFonts w:ascii="Calibri" w:hAnsi="Calibri" w:cs="Calibri"/>
        </w:rPr>
      </w:pPr>
    </w:p>
    <w:p w14:paraId="1AE96F14" w14:textId="77777777" w:rsidR="009E6553" w:rsidRPr="00DF056E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>¹ Förreglar aggregat</w:t>
      </w:r>
    </w:p>
    <w:p w14:paraId="0A7A18D0" w14:textId="502CDEF2" w:rsidR="000B2816" w:rsidRPr="004565AA" w:rsidRDefault="001F1F08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 xml:space="preserve">² Manuell återställning via SO1 eller </w:t>
      </w:r>
      <w:r w:rsidR="00A323E4">
        <w:rPr>
          <w:rFonts w:ascii="Calibri" w:hAnsi="Calibri" w:cs="Calibri"/>
          <w:i/>
          <w:szCs w:val="24"/>
        </w:rPr>
        <w:t>SISABOnline</w:t>
      </w:r>
    </w:p>
    <w:sectPr w:rsidR="000B2816" w:rsidRPr="004565AA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F774" w14:textId="77777777" w:rsidR="0066649E" w:rsidRDefault="0066649E">
      <w:r>
        <w:separator/>
      </w:r>
    </w:p>
  </w:endnote>
  <w:endnote w:type="continuationSeparator" w:id="0">
    <w:p w14:paraId="771EC67A" w14:textId="77777777" w:rsidR="0066649E" w:rsidRDefault="0066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D1A34" w14:textId="77777777" w:rsidR="002B56A3" w:rsidRDefault="002B56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66649E" w14:paraId="0F281C93" w14:textId="77777777" w:rsidTr="0082457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4109FD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28EBFA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F1B114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923559D" w14:textId="77777777" w:rsidR="0066649E" w:rsidRPr="007C1D19" w:rsidRDefault="0066649E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428A13E7" wp14:editId="462A6ABF">
                <wp:extent cx="1275715" cy="648335"/>
                <wp:effectExtent l="0" t="0" r="63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57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B98198F" w14:textId="12B0A5D0" w:rsidR="0066649E" w:rsidRPr="007C1D19" w:rsidRDefault="00824574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51985A1" w14:textId="11C90105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</w:t>
          </w:r>
          <w:r>
            <w:rPr>
              <w:rFonts w:ascii="Calibri" w:hAnsi="Calibri" w:cs="Calibri"/>
              <w:b/>
            </w:rPr>
            <w:t>0123</w:t>
          </w:r>
        </w:p>
      </w:tc>
    </w:tr>
    <w:tr w:rsidR="0066649E" w14:paraId="2F47DE46" w14:textId="77777777" w:rsidTr="0082457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DCF7E4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1E9A0F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08D5B8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2FBA407" w14:textId="77777777" w:rsidR="0066649E" w:rsidRPr="007C1D19" w:rsidRDefault="0066649E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AD04C28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4064311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66649E" w14:paraId="30B059BE" w14:textId="77777777" w:rsidTr="00A323E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26FEC4" w14:textId="77777777" w:rsidR="0066649E" w:rsidRPr="007C1D19" w:rsidRDefault="0066649E" w:rsidP="002709E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088F27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89F03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9A919BF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74D7E57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72F4B428" w14:textId="24720D5E" w:rsidR="0066649E" w:rsidRPr="007C1D19" w:rsidRDefault="0066649E" w:rsidP="00D6454E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LUFTBEHANDLING </w:t>
          </w:r>
        </w:p>
      </w:tc>
    </w:tr>
    <w:tr w:rsidR="0066649E" w14:paraId="647CA745" w14:textId="77777777" w:rsidTr="004565AA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86FA78F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E7C1B79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A36DAFB" w14:textId="77777777" w:rsidR="0066649E" w:rsidRPr="007C1D19" w:rsidRDefault="0066649E" w:rsidP="00C75BA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57BA9ED" w14:textId="77777777" w:rsidR="0066649E" w:rsidRPr="007C1D19" w:rsidRDefault="0066649E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4329B4D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66649E" w14:paraId="17062B1D" w14:textId="77777777" w:rsidTr="00824574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29FB27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E94CF06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6FA6F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B526BD6" w14:textId="77777777" w:rsidR="0066649E" w:rsidRPr="007C1D19" w:rsidRDefault="0066649E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FFBFB7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56ABA8E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A83A2B8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66649E" w14:paraId="74A6C6FD" w14:textId="77777777" w:rsidTr="00824574">
      <w:trPr>
        <w:cantSplit/>
      </w:trPr>
      <w:tc>
        <w:tcPr>
          <w:tcW w:w="4593" w:type="dxa"/>
          <w:shd w:val="clear" w:color="auto" w:fill="auto"/>
          <w:vAlign w:val="center"/>
        </w:tcPr>
        <w:p w14:paraId="62B0A8D6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E4A0783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690F0A66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10ED4C8" w14:textId="1934A02F" w:rsidR="0066649E" w:rsidRPr="007C1D19" w:rsidRDefault="002B56A3" w:rsidP="00094C9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3105BB73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3F4E67F" w14:textId="4A4A99C5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Pr="007C1D19">
            <w:rPr>
              <w:rStyle w:val="PageNumber"/>
              <w:rFonts w:ascii="Calibri" w:hAnsi="Calibri" w:cs="Calibri"/>
              <w:b/>
              <w:sz w:val="26"/>
            </w:rPr>
            <w:t>-DK-</w:t>
          </w:r>
          <w:r w:rsidR="009203AE">
            <w:rPr>
              <w:rStyle w:val="PageNumber"/>
              <w:rFonts w:ascii="Calibri" w:hAnsi="Calibri" w:cs="Calibri"/>
              <w:b/>
              <w:sz w:val="26"/>
            </w:rPr>
            <w:t>ST21_ST22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3B7290" w14:textId="01F73232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D2CDF75" w14:textId="77777777" w:rsidR="0066649E" w:rsidRDefault="0066649E">
    <w:pPr>
      <w:pStyle w:val="Footer"/>
      <w:rPr>
        <w:rStyle w:val="PageNumber"/>
        <w:sz w:val="2"/>
      </w:rPr>
    </w:pPr>
  </w:p>
  <w:p w14:paraId="7D85559B" w14:textId="77777777" w:rsidR="0066649E" w:rsidRDefault="0066649E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0D87" w14:textId="77777777" w:rsidR="002B56A3" w:rsidRDefault="002B56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1363" w14:textId="77777777" w:rsidR="0066649E" w:rsidRDefault="0066649E">
      <w:r>
        <w:separator/>
      </w:r>
    </w:p>
  </w:footnote>
  <w:footnote w:type="continuationSeparator" w:id="0">
    <w:p w14:paraId="6EC98578" w14:textId="77777777" w:rsidR="0066649E" w:rsidRDefault="00666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F1C2" w14:textId="401A88CF" w:rsidR="0066649E" w:rsidRDefault="00BA0350">
    <w:pPr>
      <w:pStyle w:val="Header"/>
    </w:pPr>
    <w:r>
      <w:pict w14:anchorId="6AE72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0" o:spid="_x0000_s136194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1A8D9" w14:textId="77777777" w:rsidR="002B56A3" w:rsidRDefault="002B56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8270" w14:textId="30192258" w:rsidR="0066649E" w:rsidRDefault="00BA0350">
    <w:pPr>
      <w:pStyle w:val="Header"/>
    </w:pPr>
    <w:r>
      <w:pict w14:anchorId="1ABBC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09" o:spid="_x0000_s136193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39EE" w14:textId="1AD45983" w:rsidR="0066649E" w:rsidRDefault="00BA0350">
    <w:pPr>
      <w:pStyle w:val="Header"/>
    </w:pPr>
    <w:r>
      <w:pict w14:anchorId="43D34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3" o:spid="_x0000_s136197" type="#_x0000_t136" style="position:absolute;margin-left:0;margin-top:0;width:948.05pt;height:7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A7EC" w14:textId="7C28E584" w:rsidR="0066649E" w:rsidRDefault="0066649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DD6D" w14:textId="1FEBD786" w:rsidR="0066649E" w:rsidRDefault="00BA0350">
    <w:pPr>
      <w:pStyle w:val="Header"/>
    </w:pPr>
    <w:r>
      <w:pict w14:anchorId="28E2C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2" o:spid="_x0000_s136196" type="#_x0000_t136" style="position:absolute;margin-left:0;margin-top:0;width:948.05pt;height:7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2A04B0"/>
    <w:multiLevelType w:val="hybridMultilevel"/>
    <w:tmpl w:val="848C9402"/>
    <w:lvl w:ilvl="0" w:tplc="83E43564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5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6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8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abstractNum w:abstractNumId="10" w15:restartNumberingAfterBreak="0">
    <w:nsid w:val="7EC532AE"/>
    <w:multiLevelType w:val="hybridMultilevel"/>
    <w:tmpl w:val="F536B040"/>
    <w:lvl w:ilvl="0" w:tplc="F7DA0BE0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6257657">
    <w:abstractNumId w:val="6"/>
  </w:num>
  <w:num w:numId="2" w16cid:durableId="329139479">
    <w:abstractNumId w:val="0"/>
  </w:num>
  <w:num w:numId="3" w16cid:durableId="887767538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966497318">
    <w:abstractNumId w:val="5"/>
  </w:num>
  <w:num w:numId="5" w16cid:durableId="183005855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203760121">
    <w:abstractNumId w:val="7"/>
  </w:num>
  <w:num w:numId="7" w16cid:durableId="805779018">
    <w:abstractNumId w:val="8"/>
  </w:num>
  <w:num w:numId="8" w16cid:durableId="2101245973">
    <w:abstractNumId w:val="2"/>
  </w:num>
  <w:num w:numId="9" w16cid:durableId="1809662050">
    <w:abstractNumId w:val="4"/>
  </w:num>
  <w:num w:numId="10" w16cid:durableId="511339457">
    <w:abstractNumId w:val="3"/>
  </w:num>
  <w:num w:numId="11" w16cid:durableId="10719997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8">
      <o:colormenu v:ext="edit" fillcolor="none"/>
    </o:shapedefaults>
    <o:shapelayout v:ext="edit">
      <o:idmap v:ext="edit" data="13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50A9"/>
    <w:rsid w:val="00022458"/>
    <w:rsid w:val="00022EB4"/>
    <w:rsid w:val="000252F5"/>
    <w:rsid w:val="0002735E"/>
    <w:rsid w:val="00031C9B"/>
    <w:rsid w:val="00031FF0"/>
    <w:rsid w:val="00032DE1"/>
    <w:rsid w:val="00032F75"/>
    <w:rsid w:val="00033A93"/>
    <w:rsid w:val="00043D59"/>
    <w:rsid w:val="000441E9"/>
    <w:rsid w:val="00045ABE"/>
    <w:rsid w:val="00045B54"/>
    <w:rsid w:val="000511AB"/>
    <w:rsid w:val="0005552B"/>
    <w:rsid w:val="00063647"/>
    <w:rsid w:val="0006783D"/>
    <w:rsid w:val="00070BC9"/>
    <w:rsid w:val="00071973"/>
    <w:rsid w:val="00073BF8"/>
    <w:rsid w:val="00080AD9"/>
    <w:rsid w:val="000844FB"/>
    <w:rsid w:val="00085CFC"/>
    <w:rsid w:val="00090AF4"/>
    <w:rsid w:val="000914C1"/>
    <w:rsid w:val="000918EA"/>
    <w:rsid w:val="0009263B"/>
    <w:rsid w:val="00094769"/>
    <w:rsid w:val="00094C96"/>
    <w:rsid w:val="00096D55"/>
    <w:rsid w:val="00096D8C"/>
    <w:rsid w:val="00097585"/>
    <w:rsid w:val="00097725"/>
    <w:rsid w:val="00097B47"/>
    <w:rsid w:val="000A3653"/>
    <w:rsid w:val="000A455A"/>
    <w:rsid w:val="000A557D"/>
    <w:rsid w:val="000B0F8C"/>
    <w:rsid w:val="000B12E7"/>
    <w:rsid w:val="000B223B"/>
    <w:rsid w:val="000B2816"/>
    <w:rsid w:val="000B2DD0"/>
    <w:rsid w:val="000B2EAC"/>
    <w:rsid w:val="000B41FF"/>
    <w:rsid w:val="000C055C"/>
    <w:rsid w:val="000C10A6"/>
    <w:rsid w:val="000C17C2"/>
    <w:rsid w:val="000C1DB2"/>
    <w:rsid w:val="000C31B2"/>
    <w:rsid w:val="000C47C3"/>
    <w:rsid w:val="000C50E3"/>
    <w:rsid w:val="000C63FD"/>
    <w:rsid w:val="000D2D2E"/>
    <w:rsid w:val="000D3352"/>
    <w:rsid w:val="000D3E3A"/>
    <w:rsid w:val="000D4CA2"/>
    <w:rsid w:val="000E173D"/>
    <w:rsid w:val="000E3FDA"/>
    <w:rsid w:val="000E4C71"/>
    <w:rsid w:val="000E4D1F"/>
    <w:rsid w:val="000E51A9"/>
    <w:rsid w:val="000F17A6"/>
    <w:rsid w:val="000F3021"/>
    <w:rsid w:val="000F3AD3"/>
    <w:rsid w:val="000F659D"/>
    <w:rsid w:val="00101277"/>
    <w:rsid w:val="00102CB0"/>
    <w:rsid w:val="00107E2B"/>
    <w:rsid w:val="00113231"/>
    <w:rsid w:val="00113F32"/>
    <w:rsid w:val="00113F7B"/>
    <w:rsid w:val="001166AC"/>
    <w:rsid w:val="00116BC4"/>
    <w:rsid w:val="00117C6E"/>
    <w:rsid w:val="00121CBA"/>
    <w:rsid w:val="0012270E"/>
    <w:rsid w:val="00122CE9"/>
    <w:rsid w:val="00124255"/>
    <w:rsid w:val="00124D3E"/>
    <w:rsid w:val="0012650A"/>
    <w:rsid w:val="00126822"/>
    <w:rsid w:val="00133061"/>
    <w:rsid w:val="00134C21"/>
    <w:rsid w:val="0014381C"/>
    <w:rsid w:val="0014574F"/>
    <w:rsid w:val="00146D62"/>
    <w:rsid w:val="00150D33"/>
    <w:rsid w:val="0015130D"/>
    <w:rsid w:val="001518BC"/>
    <w:rsid w:val="00151FDB"/>
    <w:rsid w:val="00152AD3"/>
    <w:rsid w:val="0016364F"/>
    <w:rsid w:val="00165D7D"/>
    <w:rsid w:val="001664CD"/>
    <w:rsid w:val="0017175D"/>
    <w:rsid w:val="0017384A"/>
    <w:rsid w:val="00174001"/>
    <w:rsid w:val="001750BD"/>
    <w:rsid w:val="00177EF4"/>
    <w:rsid w:val="001813DD"/>
    <w:rsid w:val="00182E64"/>
    <w:rsid w:val="00183274"/>
    <w:rsid w:val="00184507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2CEE"/>
    <w:rsid w:val="001B3BA3"/>
    <w:rsid w:val="001B3CCD"/>
    <w:rsid w:val="001B3DA4"/>
    <w:rsid w:val="001B4D76"/>
    <w:rsid w:val="001B74BF"/>
    <w:rsid w:val="001C1E09"/>
    <w:rsid w:val="001C6159"/>
    <w:rsid w:val="001D459E"/>
    <w:rsid w:val="001D472C"/>
    <w:rsid w:val="001E08DA"/>
    <w:rsid w:val="001E461D"/>
    <w:rsid w:val="001F1F08"/>
    <w:rsid w:val="001F24DA"/>
    <w:rsid w:val="001F4C1F"/>
    <w:rsid w:val="001F4F44"/>
    <w:rsid w:val="001F598A"/>
    <w:rsid w:val="002000CF"/>
    <w:rsid w:val="00202985"/>
    <w:rsid w:val="00202EF9"/>
    <w:rsid w:val="00203E22"/>
    <w:rsid w:val="00206451"/>
    <w:rsid w:val="00206E06"/>
    <w:rsid w:val="0020713B"/>
    <w:rsid w:val="002074FC"/>
    <w:rsid w:val="00211627"/>
    <w:rsid w:val="00213E4E"/>
    <w:rsid w:val="002143F3"/>
    <w:rsid w:val="00214CCB"/>
    <w:rsid w:val="00215156"/>
    <w:rsid w:val="0021589D"/>
    <w:rsid w:val="002209A8"/>
    <w:rsid w:val="002220FA"/>
    <w:rsid w:val="00230399"/>
    <w:rsid w:val="0023108D"/>
    <w:rsid w:val="0023189A"/>
    <w:rsid w:val="00234E95"/>
    <w:rsid w:val="00236304"/>
    <w:rsid w:val="00236FE8"/>
    <w:rsid w:val="00245107"/>
    <w:rsid w:val="002475B7"/>
    <w:rsid w:val="0025075E"/>
    <w:rsid w:val="00252604"/>
    <w:rsid w:val="00252E97"/>
    <w:rsid w:val="00253623"/>
    <w:rsid w:val="00253E4F"/>
    <w:rsid w:val="00253E87"/>
    <w:rsid w:val="00254AEE"/>
    <w:rsid w:val="00260F19"/>
    <w:rsid w:val="00261CF6"/>
    <w:rsid w:val="00262AF6"/>
    <w:rsid w:val="00264876"/>
    <w:rsid w:val="002709E6"/>
    <w:rsid w:val="00273F6D"/>
    <w:rsid w:val="002772E7"/>
    <w:rsid w:val="00280C35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DAA"/>
    <w:rsid w:val="002A7E4C"/>
    <w:rsid w:val="002B0FEF"/>
    <w:rsid w:val="002B1BF5"/>
    <w:rsid w:val="002B56A3"/>
    <w:rsid w:val="002C269D"/>
    <w:rsid w:val="002C296C"/>
    <w:rsid w:val="002C3E92"/>
    <w:rsid w:val="002D1674"/>
    <w:rsid w:val="002D2D5C"/>
    <w:rsid w:val="002D4828"/>
    <w:rsid w:val="002D66D6"/>
    <w:rsid w:val="002E1546"/>
    <w:rsid w:val="002E2E2E"/>
    <w:rsid w:val="002E33A8"/>
    <w:rsid w:val="002E4A8F"/>
    <w:rsid w:val="002E5CE6"/>
    <w:rsid w:val="002E7734"/>
    <w:rsid w:val="002F099C"/>
    <w:rsid w:val="002F0A02"/>
    <w:rsid w:val="002F0F45"/>
    <w:rsid w:val="002F4C6E"/>
    <w:rsid w:val="002F5434"/>
    <w:rsid w:val="002F5AD2"/>
    <w:rsid w:val="00306F39"/>
    <w:rsid w:val="00311681"/>
    <w:rsid w:val="00312F90"/>
    <w:rsid w:val="00313D1F"/>
    <w:rsid w:val="003227F2"/>
    <w:rsid w:val="003249F2"/>
    <w:rsid w:val="003305F2"/>
    <w:rsid w:val="00336B54"/>
    <w:rsid w:val="00337785"/>
    <w:rsid w:val="00342BDB"/>
    <w:rsid w:val="003435E0"/>
    <w:rsid w:val="0034365E"/>
    <w:rsid w:val="003442EA"/>
    <w:rsid w:val="003449D7"/>
    <w:rsid w:val="0034630F"/>
    <w:rsid w:val="00350F66"/>
    <w:rsid w:val="003539AE"/>
    <w:rsid w:val="00353E73"/>
    <w:rsid w:val="00353F17"/>
    <w:rsid w:val="00355146"/>
    <w:rsid w:val="0035614C"/>
    <w:rsid w:val="003577BC"/>
    <w:rsid w:val="0036098D"/>
    <w:rsid w:val="00361274"/>
    <w:rsid w:val="00371FA6"/>
    <w:rsid w:val="00372E96"/>
    <w:rsid w:val="00373C81"/>
    <w:rsid w:val="00381A74"/>
    <w:rsid w:val="00387D2D"/>
    <w:rsid w:val="00390F56"/>
    <w:rsid w:val="003910D6"/>
    <w:rsid w:val="0039201F"/>
    <w:rsid w:val="00395201"/>
    <w:rsid w:val="0039635B"/>
    <w:rsid w:val="003A1BCB"/>
    <w:rsid w:val="003A3978"/>
    <w:rsid w:val="003A3A03"/>
    <w:rsid w:val="003A3B05"/>
    <w:rsid w:val="003A4396"/>
    <w:rsid w:val="003A44BD"/>
    <w:rsid w:val="003A5BB5"/>
    <w:rsid w:val="003A5C0C"/>
    <w:rsid w:val="003B022F"/>
    <w:rsid w:val="003B1557"/>
    <w:rsid w:val="003B3C38"/>
    <w:rsid w:val="003B4272"/>
    <w:rsid w:val="003B5CBB"/>
    <w:rsid w:val="003B5DB4"/>
    <w:rsid w:val="003B679B"/>
    <w:rsid w:val="003B6DB5"/>
    <w:rsid w:val="003C0FD5"/>
    <w:rsid w:val="003C69EB"/>
    <w:rsid w:val="003C6AC1"/>
    <w:rsid w:val="003C75E8"/>
    <w:rsid w:val="003D203C"/>
    <w:rsid w:val="003D5B2B"/>
    <w:rsid w:val="003D799A"/>
    <w:rsid w:val="003E3611"/>
    <w:rsid w:val="003E4084"/>
    <w:rsid w:val="003E4168"/>
    <w:rsid w:val="003E5800"/>
    <w:rsid w:val="003E5C1A"/>
    <w:rsid w:val="003E5EF9"/>
    <w:rsid w:val="003E7EAB"/>
    <w:rsid w:val="003F1203"/>
    <w:rsid w:val="003F1B7F"/>
    <w:rsid w:val="003F314D"/>
    <w:rsid w:val="003F4ECC"/>
    <w:rsid w:val="003F641A"/>
    <w:rsid w:val="003F7696"/>
    <w:rsid w:val="004024B3"/>
    <w:rsid w:val="00402812"/>
    <w:rsid w:val="004032FB"/>
    <w:rsid w:val="00404D19"/>
    <w:rsid w:val="00404E4A"/>
    <w:rsid w:val="00405370"/>
    <w:rsid w:val="004066C3"/>
    <w:rsid w:val="0040795F"/>
    <w:rsid w:val="004112B2"/>
    <w:rsid w:val="004114CB"/>
    <w:rsid w:val="00412114"/>
    <w:rsid w:val="00414225"/>
    <w:rsid w:val="0041564A"/>
    <w:rsid w:val="004162FA"/>
    <w:rsid w:val="004176A5"/>
    <w:rsid w:val="00421F5D"/>
    <w:rsid w:val="00422AF5"/>
    <w:rsid w:val="00422AFA"/>
    <w:rsid w:val="00423D83"/>
    <w:rsid w:val="00424F5B"/>
    <w:rsid w:val="00425750"/>
    <w:rsid w:val="00426503"/>
    <w:rsid w:val="00427190"/>
    <w:rsid w:val="00431355"/>
    <w:rsid w:val="00431972"/>
    <w:rsid w:val="00432CD2"/>
    <w:rsid w:val="004336E2"/>
    <w:rsid w:val="00437238"/>
    <w:rsid w:val="00440AF8"/>
    <w:rsid w:val="004424CE"/>
    <w:rsid w:val="00445D08"/>
    <w:rsid w:val="00450EDE"/>
    <w:rsid w:val="0045101E"/>
    <w:rsid w:val="00452027"/>
    <w:rsid w:val="0045367A"/>
    <w:rsid w:val="004550A8"/>
    <w:rsid w:val="00455861"/>
    <w:rsid w:val="004565AA"/>
    <w:rsid w:val="00456C17"/>
    <w:rsid w:val="00457F36"/>
    <w:rsid w:val="00462F68"/>
    <w:rsid w:val="00463937"/>
    <w:rsid w:val="0046654F"/>
    <w:rsid w:val="00466885"/>
    <w:rsid w:val="00467A53"/>
    <w:rsid w:val="004708FC"/>
    <w:rsid w:val="00471DDE"/>
    <w:rsid w:val="0047230E"/>
    <w:rsid w:val="0047330B"/>
    <w:rsid w:val="00474058"/>
    <w:rsid w:val="004771ED"/>
    <w:rsid w:val="00480BC1"/>
    <w:rsid w:val="0048158E"/>
    <w:rsid w:val="0048163F"/>
    <w:rsid w:val="004867BA"/>
    <w:rsid w:val="004874DA"/>
    <w:rsid w:val="004878CC"/>
    <w:rsid w:val="00487C48"/>
    <w:rsid w:val="00487E0F"/>
    <w:rsid w:val="00491835"/>
    <w:rsid w:val="00491B27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212"/>
    <w:rsid w:val="004A4911"/>
    <w:rsid w:val="004B0A71"/>
    <w:rsid w:val="004B3F32"/>
    <w:rsid w:val="004B5934"/>
    <w:rsid w:val="004B7087"/>
    <w:rsid w:val="004B7CAB"/>
    <w:rsid w:val="004C1668"/>
    <w:rsid w:val="004C18C8"/>
    <w:rsid w:val="004C208B"/>
    <w:rsid w:val="004C22F5"/>
    <w:rsid w:val="004D0994"/>
    <w:rsid w:val="004D26AC"/>
    <w:rsid w:val="004D3E52"/>
    <w:rsid w:val="004D423C"/>
    <w:rsid w:val="004D4248"/>
    <w:rsid w:val="004D424D"/>
    <w:rsid w:val="004D57B6"/>
    <w:rsid w:val="004E0260"/>
    <w:rsid w:val="004E0BB2"/>
    <w:rsid w:val="004E1AE3"/>
    <w:rsid w:val="004E2483"/>
    <w:rsid w:val="004E32EE"/>
    <w:rsid w:val="004E43D4"/>
    <w:rsid w:val="004E4679"/>
    <w:rsid w:val="004E58EF"/>
    <w:rsid w:val="004E6B5C"/>
    <w:rsid w:val="004E6E2F"/>
    <w:rsid w:val="004E7905"/>
    <w:rsid w:val="004F2099"/>
    <w:rsid w:val="004F3559"/>
    <w:rsid w:val="004F4C04"/>
    <w:rsid w:val="004F6689"/>
    <w:rsid w:val="004F67E5"/>
    <w:rsid w:val="004F70BA"/>
    <w:rsid w:val="00504AC5"/>
    <w:rsid w:val="005073BB"/>
    <w:rsid w:val="00513BE0"/>
    <w:rsid w:val="00522999"/>
    <w:rsid w:val="00523E3C"/>
    <w:rsid w:val="00525EEC"/>
    <w:rsid w:val="00527E38"/>
    <w:rsid w:val="00530B9D"/>
    <w:rsid w:val="00535155"/>
    <w:rsid w:val="00537253"/>
    <w:rsid w:val="0054078A"/>
    <w:rsid w:val="005418C7"/>
    <w:rsid w:val="00541D5C"/>
    <w:rsid w:val="0055050C"/>
    <w:rsid w:val="0055131C"/>
    <w:rsid w:val="00551539"/>
    <w:rsid w:val="00552431"/>
    <w:rsid w:val="005524BD"/>
    <w:rsid w:val="0055304C"/>
    <w:rsid w:val="0055381D"/>
    <w:rsid w:val="0055393C"/>
    <w:rsid w:val="00554761"/>
    <w:rsid w:val="00554776"/>
    <w:rsid w:val="00556CED"/>
    <w:rsid w:val="00562A45"/>
    <w:rsid w:val="00565C6E"/>
    <w:rsid w:val="0057249F"/>
    <w:rsid w:val="0057439B"/>
    <w:rsid w:val="00574E18"/>
    <w:rsid w:val="005835E1"/>
    <w:rsid w:val="00592E05"/>
    <w:rsid w:val="0059393C"/>
    <w:rsid w:val="005951BD"/>
    <w:rsid w:val="00595E2A"/>
    <w:rsid w:val="005960C9"/>
    <w:rsid w:val="005969B0"/>
    <w:rsid w:val="005A053A"/>
    <w:rsid w:val="005A1AAE"/>
    <w:rsid w:val="005A237C"/>
    <w:rsid w:val="005A5F02"/>
    <w:rsid w:val="005A74E3"/>
    <w:rsid w:val="005B113B"/>
    <w:rsid w:val="005B1300"/>
    <w:rsid w:val="005B19CC"/>
    <w:rsid w:val="005B1EC2"/>
    <w:rsid w:val="005B2685"/>
    <w:rsid w:val="005B283A"/>
    <w:rsid w:val="005B2F6A"/>
    <w:rsid w:val="005B36FF"/>
    <w:rsid w:val="005B3A4D"/>
    <w:rsid w:val="005B3DE9"/>
    <w:rsid w:val="005B4E19"/>
    <w:rsid w:val="005B5276"/>
    <w:rsid w:val="005B6A87"/>
    <w:rsid w:val="005C35EC"/>
    <w:rsid w:val="005C6704"/>
    <w:rsid w:val="005D0EE2"/>
    <w:rsid w:val="005D1B0F"/>
    <w:rsid w:val="005D1BA5"/>
    <w:rsid w:val="005D284E"/>
    <w:rsid w:val="005D5F48"/>
    <w:rsid w:val="005D7DFE"/>
    <w:rsid w:val="005E00A3"/>
    <w:rsid w:val="005E0DCF"/>
    <w:rsid w:val="005E1C50"/>
    <w:rsid w:val="005E28D5"/>
    <w:rsid w:val="005E3302"/>
    <w:rsid w:val="005E3BF1"/>
    <w:rsid w:val="005E5F39"/>
    <w:rsid w:val="005E7106"/>
    <w:rsid w:val="005E71C8"/>
    <w:rsid w:val="005F1920"/>
    <w:rsid w:val="005F1CA0"/>
    <w:rsid w:val="005F35C9"/>
    <w:rsid w:val="005F3F69"/>
    <w:rsid w:val="00600000"/>
    <w:rsid w:val="00603139"/>
    <w:rsid w:val="006037FB"/>
    <w:rsid w:val="00607DF5"/>
    <w:rsid w:val="00610A61"/>
    <w:rsid w:val="00612AA2"/>
    <w:rsid w:val="00614188"/>
    <w:rsid w:val="00615D67"/>
    <w:rsid w:val="00620170"/>
    <w:rsid w:val="006201FF"/>
    <w:rsid w:val="006205D7"/>
    <w:rsid w:val="00620BCD"/>
    <w:rsid w:val="00622D1A"/>
    <w:rsid w:val="00626A49"/>
    <w:rsid w:val="00627BD8"/>
    <w:rsid w:val="00630842"/>
    <w:rsid w:val="00633708"/>
    <w:rsid w:val="00636585"/>
    <w:rsid w:val="00641A3F"/>
    <w:rsid w:val="00642E6D"/>
    <w:rsid w:val="00644EB9"/>
    <w:rsid w:val="006454D3"/>
    <w:rsid w:val="00647872"/>
    <w:rsid w:val="0065234D"/>
    <w:rsid w:val="00652E27"/>
    <w:rsid w:val="00653D2A"/>
    <w:rsid w:val="0065438C"/>
    <w:rsid w:val="00656A6F"/>
    <w:rsid w:val="0066237F"/>
    <w:rsid w:val="006652DF"/>
    <w:rsid w:val="00665643"/>
    <w:rsid w:val="00665CD9"/>
    <w:rsid w:val="0066649E"/>
    <w:rsid w:val="006709AF"/>
    <w:rsid w:val="00671CA6"/>
    <w:rsid w:val="00676154"/>
    <w:rsid w:val="00676984"/>
    <w:rsid w:val="006771C5"/>
    <w:rsid w:val="00682946"/>
    <w:rsid w:val="006834B8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B1E1E"/>
    <w:rsid w:val="006B43C2"/>
    <w:rsid w:val="006C0F01"/>
    <w:rsid w:val="006C3D7E"/>
    <w:rsid w:val="006C4AE5"/>
    <w:rsid w:val="006C6CBA"/>
    <w:rsid w:val="006D3233"/>
    <w:rsid w:val="006D47EE"/>
    <w:rsid w:val="006D4A34"/>
    <w:rsid w:val="006D6EE0"/>
    <w:rsid w:val="006D7BE7"/>
    <w:rsid w:val="006E0556"/>
    <w:rsid w:val="006E12ED"/>
    <w:rsid w:val="006E143E"/>
    <w:rsid w:val="006E1686"/>
    <w:rsid w:val="006E3348"/>
    <w:rsid w:val="006E3DDE"/>
    <w:rsid w:val="006E549D"/>
    <w:rsid w:val="006E6AE0"/>
    <w:rsid w:val="006F5205"/>
    <w:rsid w:val="006F63E6"/>
    <w:rsid w:val="00701ACB"/>
    <w:rsid w:val="00702507"/>
    <w:rsid w:val="00702799"/>
    <w:rsid w:val="00704407"/>
    <w:rsid w:val="007044ED"/>
    <w:rsid w:val="00704B86"/>
    <w:rsid w:val="0070599C"/>
    <w:rsid w:val="00706DF9"/>
    <w:rsid w:val="0071199C"/>
    <w:rsid w:val="00712634"/>
    <w:rsid w:val="00713458"/>
    <w:rsid w:val="00717A96"/>
    <w:rsid w:val="007229CE"/>
    <w:rsid w:val="00725306"/>
    <w:rsid w:val="0072533C"/>
    <w:rsid w:val="0073139A"/>
    <w:rsid w:val="007348B8"/>
    <w:rsid w:val="00735CF2"/>
    <w:rsid w:val="00737AB0"/>
    <w:rsid w:val="007409CD"/>
    <w:rsid w:val="00743291"/>
    <w:rsid w:val="00743785"/>
    <w:rsid w:val="007449E6"/>
    <w:rsid w:val="00744D3B"/>
    <w:rsid w:val="0074788D"/>
    <w:rsid w:val="00747AF0"/>
    <w:rsid w:val="00754267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67735"/>
    <w:rsid w:val="00771585"/>
    <w:rsid w:val="007755B2"/>
    <w:rsid w:val="00782013"/>
    <w:rsid w:val="00782C9B"/>
    <w:rsid w:val="00786CDB"/>
    <w:rsid w:val="0078780A"/>
    <w:rsid w:val="00790546"/>
    <w:rsid w:val="00792876"/>
    <w:rsid w:val="00795417"/>
    <w:rsid w:val="00795E75"/>
    <w:rsid w:val="00797E6B"/>
    <w:rsid w:val="007A055B"/>
    <w:rsid w:val="007A1958"/>
    <w:rsid w:val="007A223A"/>
    <w:rsid w:val="007A2691"/>
    <w:rsid w:val="007A2ADC"/>
    <w:rsid w:val="007A2C0B"/>
    <w:rsid w:val="007A32E1"/>
    <w:rsid w:val="007A6ACE"/>
    <w:rsid w:val="007B0A77"/>
    <w:rsid w:val="007B20FF"/>
    <w:rsid w:val="007B3BA1"/>
    <w:rsid w:val="007C16D2"/>
    <w:rsid w:val="007C1D19"/>
    <w:rsid w:val="007C1DAC"/>
    <w:rsid w:val="007C1F20"/>
    <w:rsid w:val="007C37DA"/>
    <w:rsid w:val="007C3EFE"/>
    <w:rsid w:val="007C4AAD"/>
    <w:rsid w:val="007C799E"/>
    <w:rsid w:val="007D0E21"/>
    <w:rsid w:val="007D30AA"/>
    <w:rsid w:val="007D36C0"/>
    <w:rsid w:val="007D4AD9"/>
    <w:rsid w:val="007D54D6"/>
    <w:rsid w:val="007D778C"/>
    <w:rsid w:val="007E0D59"/>
    <w:rsid w:val="007E252D"/>
    <w:rsid w:val="007E367C"/>
    <w:rsid w:val="007E47E4"/>
    <w:rsid w:val="007F471E"/>
    <w:rsid w:val="007F518D"/>
    <w:rsid w:val="007F60E7"/>
    <w:rsid w:val="007F647C"/>
    <w:rsid w:val="008025E1"/>
    <w:rsid w:val="0080269B"/>
    <w:rsid w:val="008042A1"/>
    <w:rsid w:val="00815027"/>
    <w:rsid w:val="00816C29"/>
    <w:rsid w:val="00817E06"/>
    <w:rsid w:val="00820153"/>
    <w:rsid w:val="00821F95"/>
    <w:rsid w:val="00824574"/>
    <w:rsid w:val="00825A2B"/>
    <w:rsid w:val="0082605C"/>
    <w:rsid w:val="0082723A"/>
    <w:rsid w:val="008300CD"/>
    <w:rsid w:val="00832137"/>
    <w:rsid w:val="00836982"/>
    <w:rsid w:val="008372A1"/>
    <w:rsid w:val="00840D4C"/>
    <w:rsid w:val="00841905"/>
    <w:rsid w:val="008422D9"/>
    <w:rsid w:val="00844632"/>
    <w:rsid w:val="00845FBF"/>
    <w:rsid w:val="00847B0B"/>
    <w:rsid w:val="00851FE7"/>
    <w:rsid w:val="008542B0"/>
    <w:rsid w:val="00854FAD"/>
    <w:rsid w:val="00855624"/>
    <w:rsid w:val="0085599B"/>
    <w:rsid w:val="00855A4D"/>
    <w:rsid w:val="00857B17"/>
    <w:rsid w:val="008614C7"/>
    <w:rsid w:val="00861D31"/>
    <w:rsid w:val="00863542"/>
    <w:rsid w:val="00864C27"/>
    <w:rsid w:val="0086739E"/>
    <w:rsid w:val="0087392F"/>
    <w:rsid w:val="00875D56"/>
    <w:rsid w:val="00875E03"/>
    <w:rsid w:val="00876CC1"/>
    <w:rsid w:val="00877BE5"/>
    <w:rsid w:val="00880F3A"/>
    <w:rsid w:val="0088168E"/>
    <w:rsid w:val="0088186D"/>
    <w:rsid w:val="00881B52"/>
    <w:rsid w:val="00882259"/>
    <w:rsid w:val="00891A60"/>
    <w:rsid w:val="00893658"/>
    <w:rsid w:val="00893A97"/>
    <w:rsid w:val="00893E11"/>
    <w:rsid w:val="00895A5C"/>
    <w:rsid w:val="008A202A"/>
    <w:rsid w:val="008A20EB"/>
    <w:rsid w:val="008A4CD0"/>
    <w:rsid w:val="008A4F2A"/>
    <w:rsid w:val="008A5453"/>
    <w:rsid w:val="008B0519"/>
    <w:rsid w:val="008B1AB3"/>
    <w:rsid w:val="008B216E"/>
    <w:rsid w:val="008B2827"/>
    <w:rsid w:val="008B2CB9"/>
    <w:rsid w:val="008B4B64"/>
    <w:rsid w:val="008B5545"/>
    <w:rsid w:val="008C1CD0"/>
    <w:rsid w:val="008C313E"/>
    <w:rsid w:val="008C4633"/>
    <w:rsid w:val="008C5106"/>
    <w:rsid w:val="008C5967"/>
    <w:rsid w:val="008C59F8"/>
    <w:rsid w:val="008C63C2"/>
    <w:rsid w:val="008C68C3"/>
    <w:rsid w:val="008C7200"/>
    <w:rsid w:val="008D0558"/>
    <w:rsid w:val="008D074E"/>
    <w:rsid w:val="008D0F14"/>
    <w:rsid w:val="008D33A0"/>
    <w:rsid w:val="008D7718"/>
    <w:rsid w:val="008E0C51"/>
    <w:rsid w:val="008E5FA3"/>
    <w:rsid w:val="008E65A2"/>
    <w:rsid w:val="008F0721"/>
    <w:rsid w:val="008F3266"/>
    <w:rsid w:val="008F368F"/>
    <w:rsid w:val="008F7193"/>
    <w:rsid w:val="00900C60"/>
    <w:rsid w:val="00902FF4"/>
    <w:rsid w:val="00904B51"/>
    <w:rsid w:val="00904F97"/>
    <w:rsid w:val="00906471"/>
    <w:rsid w:val="00907255"/>
    <w:rsid w:val="00907455"/>
    <w:rsid w:val="00911E09"/>
    <w:rsid w:val="009141FE"/>
    <w:rsid w:val="00916C5A"/>
    <w:rsid w:val="0091763E"/>
    <w:rsid w:val="009203AE"/>
    <w:rsid w:val="009211CC"/>
    <w:rsid w:val="00921801"/>
    <w:rsid w:val="00923BBD"/>
    <w:rsid w:val="009278F5"/>
    <w:rsid w:val="00931FEE"/>
    <w:rsid w:val="00932E75"/>
    <w:rsid w:val="00936309"/>
    <w:rsid w:val="00937950"/>
    <w:rsid w:val="00941969"/>
    <w:rsid w:val="00942BDF"/>
    <w:rsid w:val="00950319"/>
    <w:rsid w:val="009528C4"/>
    <w:rsid w:val="00953F93"/>
    <w:rsid w:val="0095577D"/>
    <w:rsid w:val="0096005C"/>
    <w:rsid w:val="009635C8"/>
    <w:rsid w:val="009640A8"/>
    <w:rsid w:val="009647FE"/>
    <w:rsid w:val="00964CF9"/>
    <w:rsid w:val="009658AB"/>
    <w:rsid w:val="00965B37"/>
    <w:rsid w:val="00971025"/>
    <w:rsid w:val="00974F7F"/>
    <w:rsid w:val="0097631F"/>
    <w:rsid w:val="00986099"/>
    <w:rsid w:val="00986567"/>
    <w:rsid w:val="00987821"/>
    <w:rsid w:val="009922FF"/>
    <w:rsid w:val="009923E1"/>
    <w:rsid w:val="00992D0F"/>
    <w:rsid w:val="009948BF"/>
    <w:rsid w:val="0099540F"/>
    <w:rsid w:val="009A23DF"/>
    <w:rsid w:val="009A4671"/>
    <w:rsid w:val="009A6D4E"/>
    <w:rsid w:val="009A7A6D"/>
    <w:rsid w:val="009B1B47"/>
    <w:rsid w:val="009B270D"/>
    <w:rsid w:val="009B4A5D"/>
    <w:rsid w:val="009B4F5D"/>
    <w:rsid w:val="009C0C36"/>
    <w:rsid w:val="009C230B"/>
    <w:rsid w:val="009C4A19"/>
    <w:rsid w:val="009C7EDA"/>
    <w:rsid w:val="009D022B"/>
    <w:rsid w:val="009D0F18"/>
    <w:rsid w:val="009D1774"/>
    <w:rsid w:val="009D34B8"/>
    <w:rsid w:val="009D48D4"/>
    <w:rsid w:val="009D6529"/>
    <w:rsid w:val="009D68FF"/>
    <w:rsid w:val="009D69F3"/>
    <w:rsid w:val="009D7940"/>
    <w:rsid w:val="009D794E"/>
    <w:rsid w:val="009E0C16"/>
    <w:rsid w:val="009E1F4B"/>
    <w:rsid w:val="009E37AA"/>
    <w:rsid w:val="009E6553"/>
    <w:rsid w:val="009E79A3"/>
    <w:rsid w:val="009F2E82"/>
    <w:rsid w:val="009F3459"/>
    <w:rsid w:val="009F4C49"/>
    <w:rsid w:val="009F78AF"/>
    <w:rsid w:val="00A010F8"/>
    <w:rsid w:val="00A02217"/>
    <w:rsid w:val="00A02343"/>
    <w:rsid w:val="00A03564"/>
    <w:rsid w:val="00A04264"/>
    <w:rsid w:val="00A05150"/>
    <w:rsid w:val="00A053A7"/>
    <w:rsid w:val="00A069EC"/>
    <w:rsid w:val="00A079B0"/>
    <w:rsid w:val="00A10EEE"/>
    <w:rsid w:val="00A14485"/>
    <w:rsid w:val="00A1599E"/>
    <w:rsid w:val="00A1612A"/>
    <w:rsid w:val="00A207B6"/>
    <w:rsid w:val="00A2405D"/>
    <w:rsid w:val="00A27672"/>
    <w:rsid w:val="00A3191B"/>
    <w:rsid w:val="00A323E4"/>
    <w:rsid w:val="00A33585"/>
    <w:rsid w:val="00A34000"/>
    <w:rsid w:val="00A3463A"/>
    <w:rsid w:val="00A34B1F"/>
    <w:rsid w:val="00A35978"/>
    <w:rsid w:val="00A3633D"/>
    <w:rsid w:val="00A373A6"/>
    <w:rsid w:val="00A409E9"/>
    <w:rsid w:val="00A41A07"/>
    <w:rsid w:val="00A4429A"/>
    <w:rsid w:val="00A44BF3"/>
    <w:rsid w:val="00A45A0F"/>
    <w:rsid w:val="00A469BB"/>
    <w:rsid w:val="00A47A56"/>
    <w:rsid w:val="00A50C50"/>
    <w:rsid w:val="00A50F01"/>
    <w:rsid w:val="00A53A93"/>
    <w:rsid w:val="00A53C44"/>
    <w:rsid w:val="00A54BD9"/>
    <w:rsid w:val="00A56AB4"/>
    <w:rsid w:val="00A56C72"/>
    <w:rsid w:val="00A6178E"/>
    <w:rsid w:val="00A620BD"/>
    <w:rsid w:val="00A6373C"/>
    <w:rsid w:val="00A64784"/>
    <w:rsid w:val="00A65D55"/>
    <w:rsid w:val="00A66697"/>
    <w:rsid w:val="00A67CB6"/>
    <w:rsid w:val="00A70F0E"/>
    <w:rsid w:val="00A71F65"/>
    <w:rsid w:val="00A72B1D"/>
    <w:rsid w:val="00A73052"/>
    <w:rsid w:val="00A74B67"/>
    <w:rsid w:val="00A75F53"/>
    <w:rsid w:val="00A76799"/>
    <w:rsid w:val="00A85797"/>
    <w:rsid w:val="00A93A6D"/>
    <w:rsid w:val="00A9408B"/>
    <w:rsid w:val="00A95D98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724"/>
    <w:rsid w:val="00AB3C1D"/>
    <w:rsid w:val="00AB44E7"/>
    <w:rsid w:val="00AB4AAD"/>
    <w:rsid w:val="00AB577D"/>
    <w:rsid w:val="00AB68F8"/>
    <w:rsid w:val="00AC1340"/>
    <w:rsid w:val="00AC1CBE"/>
    <w:rsid w:val="00AC3777"/>
    <w:rsid w:val="00AC53C8"/>
    <w:rsid w:val="00AC6A32"/>
    <w:rsid w:val="00AD2DFF"/>
    <w:rsid w:val="00AD3919"/>
    <w:rsid w:val="00AD405D"/>
    <w:rsid w:val="00AD459F"/>
    <w:rsid w:val="00AD7BC8"/>
    <w:rsid w:val="00AE0698"/>
    <w:rsid w:val="00AE1418"/>
    <w:rsid w:val="00AE26DF"/>
    <w:rsid w:val="00AE62CD"/>
    <w:rsid w:val="00AE6DBA"/>
    <w:rsid w:val="00AF03B8"/>
    <w:rsid w:val="00AF136E"/>
    <w:rsid w:val="00AF3FE1"/>
    <w:rsid w:val="00AF70D2"/>
    <w:rsid w:val="00AF7963"/>
    <w:rsid w:val="00B01714"/>
    <w:rsid w:val="00B022E8"/>
    <w:rsid w:val="00B0230C"/>
    <w:rsid w:val="00B05D70"/>
    <w:rsid w:val="00B070D9"/>
    <w:rsid w:val="00B10E03"/>
    <w:rsid w:val="00B12979"/>
    <w:rsid w:val="00B13B9E"/>
    <w:rsid w:val="00B15564"/>
    <w:rsid w:val="00B175C6"/>
    <w:rsid w:val="00B258D7"/>
    <w:rsid w:val="00B26987"/>
    <w:rsid w:val="00B26C50"/>
    <w:rsid w:val="00B2709E"/>
    <w:rsid w:val="00B273E3"/>
    <w:rsid w:val="00B305A1"/>
    <w:rsid w:val="00B30DED"/>
    <w:rsid w:val="00B33BA8"/>
    <w:rsid w:val="00B40790"/>
    <w:rsid w:val="00B41657"/>
    <w:rsid w:val="00B43C78"/>
    <w:rsid w:val="00B44F6F"/>
    <w:rsid w:val="00B45D0F"/>
    <w:rsid w:val="00B45F62"/>
    <w:rsid w:val="00B46042"/>
    <w:rsid w:val="00B55305"/>
    <w:rsid w:val="00B60E68"/>
    <w:rsid w:val="00B65D09"/>
    <w:rsid w:val="00B671B6"/>
    <w:rsid w:val="00B7067A"/>
    <w:rsid w:val="00B71A3F"/>
    <w:rsid w:val="00B72ACC"/>
    <w:rsid w:val="00B7489C"/>
    <w:rsid w:val="00B74CB8"/>
    <w:rsid w:val="00B7741D"/>
    <w:rsid w:val="00B77F75"/>
    <w:rsid w:val="00B80E7D"/>
    <w:rsid w:val="00B8138A"/>
    <w:rsid w:val="00B8144D"/>
    <w:rsid w:val="00B8375B"/>
    <w:rsid w:val="00B839C5"/>
    <w:rsid w:val="00B84432"/>
    <w:rsid w:val="00B91BA9"/>
    <w:rsid w:val="00B925CB"/>
    <w:rsid w:val="00B946D9"/>
    <w:rsid w:val="00BA00BF"/>
    <w:rsid w:val="00BA0350"/>
    <w:rsid w:val="00BA14FD"/>
    <w:rsid w:val="00BA284A"/>
    <w:rsid w:val="00BA48F8"/>
    <w:rsid w:val="00BA4944"/>
    <w:rsid w:val="00BA654E"/>
    <w:rsid w:val="00BB1714"/>
    <w:rsid w:val="00BB5A81"/>
    <w:rsid w:val="00BC23E2"/>
    <w:rsid w:val="00BC42E1"/>
    <w:rsid w:val="00BC4CEF"/>
    <w:rsid w:val="00BC5173"/>
    <w:rsid w:val="00BD0594"/>
    <w:rsid w:val="00BD1DDA"/>
    <w:rsid w:val="00BD2580"/>
    <w:rsid w:val="00BD2AD9"/>
    <w:rsid w:val="00BD447D"/>
    <w:rsid w:val="00BE0ED2"/>
    <w:rsid w:val="00BE0F82"/>
    <w:rsid w:val="00BE1B50"/>
    <w:rsid w:val="00BE20BD"/>
    <w:rsid w:val="00BE2F24"/>
    <w:rsid w:val="00BE3614"/>
    <w:rsid w:val="00BE468E"/>
    <w:rsid w:val="00BE68E6"/>
    <w:rsid w:val="00BE7EED"/>
    <w:rsid w:val="00BF0C86"/>
    <w:rsid w:val="00BF5370"/>
    <w:rsid w:val="00BF73BA"/>
    <w:rsid w:val="00C012E2"/>
    <w:rsid w:val="00C04977"/>
    <w:rsid w:val="00C04C8D"/>
    <w:rsid w:val="00C04FE4"/>
    <w:rsid w:val="00C05316"/>
    <w:rsid w:val="00C07B24"/>
    <w:rsid w:val="00C12056"/>
    <w:rsid w:val="00C12469"/>
    <w:rsid w:val="00C124F4"/>
    <w:rsid w:val="00C12A2A"/>
    <w:rsid w:val="00C16ED7"/>
    <w:rsid w:val="00C21742"/>
    <w:rsid w:val="00C21971"/>
    <w:rsid w:val="00C24AD0"/>
    <w:rsid w:val="00C30122"/>
    <w:rsid w:val="00C30A48"/>
    <w:rsid w:val="00C30B44"/>
    <w:rsid w:val="00C3177D"/>
    <w:rsid w:val="00C32811"/>
    <w:rsid w:val="00C32A39"/>
    <w:rsid w:val="00C32FA5"/>
    <w:rsid w:val="00C33617"/>
    <w:rsid w:val="00C3784E"/>
    <w:rsid w:val="00C40C49"/>
    <w:rsid w:val="00C41804"/>
    <w:rsid w:val="00C41964"/>
    <w:rsid w:val="00C41D54"/>
    <w:rsid w:val="00C4267A"/>
    <w:rsid w:val="00C4331E"/>
    <w:rsid w:val="00C43B78"/>
    <w:rsid w:val="00C501CA"/>
    <w:rsid w:val="00C50471"/>
    <w:rsid w:val="00C521B8"/>
    <w:rsid w:val="00C558E9"/>
    <w:rsid w:val="00C55DB3"/>
    <w:rsid w:val="00C60EF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832FC"/>
    <w:rsid w:val="00C84CDE"/>
    <w:rsid w:val="00C9005C"/>
    <w:rsid w:val="00C90A32"/>
    <w:rsid w:val="00C93CBE"/>
    <w:rsid w:val="00C94BF3"/>
    <w:rsid w:val="00C94D68"/>
    <w:rsid w:val="00C95907"/>
    <w:rsid w:val="00C959E2"/>
    <w:rsid w:val="00C96ED7"/>
    <w:rsid w:val="00C97965"/>
    <w:rsid w:val="00CA1B4D"/>
    <w:rsid w:val="00CA48AA"/>
    <w:rsid w:val="00CA4B73"/>
    <w:rsid w:val="00CA7250"/>
    <w:rsid w:val="00CA7674"/>
    <w:rsid w:val="00CA78F2"/>
    <w:rsid w:val="00CB0326"/>
    <w:rsid w:val="00CB045D"/>
    <w:rsid w:val="00CB1D9E"/>
    <w:rsid w:val="00CB43EF"/>
    <w:rsid w:val="00CB6C15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68DF"/>
    <w:rsid w:val="00CD7D04"/>
    <w:rsid w:val="00CE2583"/>
    <w:rsid w:val="00CE5461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48AA"/>
    <w:rsid w:val="00D05657"/>
    <w:rsid w:val="00D100A6"/>
    <w:rsid w:val="00D10C59"/>
    <w:rsid w:val="00D114A2"/>
    <w:rsid w:val="00D16368"/>
    <w:rsid w:val="00D16B6A"/>
    <w:rsid w:val="00D173A7"/>
    <w:rsid w:val="00D177D3"/>
    <w:rsid w:val="00D204A9"/>
    <w:rsid w:val="00D20EEE"/>
    <w:rsid w:val="00D212A2"/>
    <w:rsid w:val="00D23C11"/>
    <w:rsid w:val="00D24820"/>
    <w:rsid w:val="00D25328"/>
    <w:rsid w:val="00D27132"/>
    <w:rsid w:val="00D2734D"/>
    <w:rsid w:val="00D31661"/>
    <w:rsid w:val="00D353AD"/>
    <w:rsid w:val="00D35955"/>
    <w:rsid w:val="00D36228"/>
    <w:rsid w:val="00D377E7"/>
    <w:rsid w:val="00D429FB"/>
    <w:rsid w:val="00D42D76"/>
    <w:rsid w:val="00D4325B"/>
    <w:rsid w:val="00D469DD"/>
    <w:rsid w:val="00D47D3B"/>
    <w:rsid w:val="00D5566E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2160"/>
    <w:rsid w:val="00D77BE6"/>
    <w:rsid w:val="00D80376"/>
    <w:rsid w:val="00D80F8F"/>
    <w:rsid w:val="00D86682"/>
    <w:rsid w:val="00D87520"/>
    <w:rsid w:val="00D93B48"/>
    <w:rsid w:val="00D96771"/>
    <w:rsid w:val="00DA0EC7"/>
    <w:rsid w:val="00DA30FF"/>
    <w:rsid w:val="00DA3310"/>
    <w:rsid w:val="00DA3F5D"/>
    <w:rsid w:val="00DA4C5C"/>
    <w:rsid w:val="00DA5708"/>
    <w:rsid w:val="00DA6421"/>
    <w:rsid w:val="00DA6C09"/>
    <w:rsid w:val="00DA7140"/>
    <w:rsid w:val="00DB0536"/>
    <w:rsid w:val="00DB169B"/>
    <w:rsid w:val="00DB1F15"/>
    <w:rsid w:val="00DB33EE"/>
    <w:rsid w:val="00DB693E"/>
    <w:rsid w:val="00DB7447"/>
    <w:rsid w:val="00DC1E41"/>
    <w:rsid w:val="00DC283D"/>
    <w:rsid w:val="00DC53DD"/>
    <w:rsid w:val="00DD1754"/>
    <w:rsid w:val="00DD1C24"/>
    <w:rsid w:val="00DD3CEF"/>
    <w:rsid w:val="00DD5E3A"/>
    <w:rsid w:val="00DE00F1"/>
    <w:rsid w:val="00DE1CE2"/>
    <w:rsid w:val="00DE2732"/>
    <w:rsid w:val="00DE2B91"/>
    <w:rsid w:val="00DE54EC"/>
    <w:rsid w:val="00DE587A"/>
    <w:rsid w:val="00DF056E"/>
    <w:rsid w:val="00DF0CE7"/>
    <w:rsid w:val="00DF2DB4"/>
    <w:rsid w:val="00DF6057"/>
    <w:rsid w:val="00DF7467"/>
    <w:rsid w:val="00DF79AC"/>
    <w:rsid w:val="00DF7C62"/>
    <w:rsid w:val="00E00C15"/>
    <w:rsid w:val="00E02534"/>
    <w:rsid w:val="00E05328"/>
    <w:rsid w:val="00E07938"/>
    <w:rsid w:val="00E127CD"/>
    <w:rsid w:val="00E14792"/>
    <w:rsid w:val="00E1586F"/>
    <w:rsid w:val="00E17086"/>
    <w:rsid w:val="00E17698"/>
    <w:rsid w:val="00E30F90"/>
    <w:rsid w:val="00E3222E"/>
    <w:rsid w:val="00E32CA6"/>
    <w:rsid w:val="00E33773"/>
    <w:rsid w:val="00E33BE8"/>
    <w:rsid w:val="00E350E5"/>
    <w:rsid w:val="00E35564"/>
    <w:rsid w:val="00E35F82"/>
    <w:rsid w:val="00E40411"/>
    <w:rsid w:val="00E45CC4"/>
    <w:rsid w:val="00E46AE7"/>
    <w:rsid w:val="00E46D46"/>
    <w:rsid w:val="00E47351"/>
    <w:rsid w:val="00E50952"/>
    <w:rsid w:val="00E5409B"/>
    <w:rsid w:val="00E546D9"/>
    <w:rsid w:val="00E54795"/>
    <w:rsid w:val="00E5674D"/>
    <w:rsid w:val="00E610C6"/>
    <w:rsid w:val="00E627FE"/>
    <w:rsid w:val="00E63D33"/>
    <w:rsid w:val="00E659EB"/>
    <w:rsid w:val="00E65C1F"/>
    <w:rsid w:val="00E67138"/>
    <w:rsid w:val="00E71C90"/>
    <w:rsid w:val="00E752F2"/>
    <w:rsid w:val="00E75FD4"/>
    <w:rsid w:val="00E76F4D"/>
    <w:rsid w:val="00E77FDE"/>
    <w:rsid w:val="00E8314B"/>
    <w:rsid w:val="00E844C5"/>
    <w:rsid w:val="00E86248"/>
    <w:rsid w:val="00E93F27"/>
    <w:rsid w:val="00E94E86"/>
    <w:rsid w:val="00E958DA"/>
    <w:rsid w:val="00E95BCF"/>
    <w:rsid w:val="00E967D2"/>
    <w:rsid w:val="00E96D54"/>
    <w:rsid w:val="00E97D44"/>
    <w:rsid w:val="00EA17C1"/>
    <w:rsid w:val="00EA1980"/>
    <w:rsid w:val="00EA2056"/>
    <w:rsid w:val="00EA3D9F"/>
    <w:rsid w:val="00EA47CA"/>
    <w:rsid w:val="00EA7696"/>
    <w:rsid w:val="00EB0004"/>
    <w:rsid w:val="00EB09A3"/>
    <w:rsid w:val="00EB2986"/>
    <w:rsid w:val="00EB41AA"/>
    <w:rsid w:val="00EB451E"/>
    <w:rsid w:val="00EB5E6C"/>
    <w:rsid w:val="00EB5EE9"/>
    <w:rsid w:val="00EB68DE"/>
    <w:rsid w:val="00EB7208"/>
    <w:rsid w:val="00EB7BA9"/>
    <w:rsid w:val="00EC0A39"/>
    <w:rsid w:val="00EC0AA3"/>
    <w:rsid w:val="00EC16A2"/>
    <w:rsid w:val="00EC220D"/>
    <w:rsid w:val="00EC39C7"/>
    <w:rsid w:val="00EC5974"/>
    <w:rsid w:val="00EC6974"/>
    <w:rsid w:val="00EC6E8D"/>
    <w:rsid w:val="00ED1406"/>
    <w:rsid w:val="00ED327F"/>
    <w:rsid w:val="00ED45C7"/>
    <w:rsid w:val="00EE0B72"/>
    <w:rsid w:val="00EE30AC"/>
    <w:rsid w:val="00EE3B28"/>
    <w:rsid w:val="00EE6A26"/>
    <w:rsid w:val="00EE751D"/>
    <w:rsid w:val="00EF226A"/>
    <w:rsid w:val="00EF3E86"/>
    <w:rsid w:val="00EF737F"/>
    <w:rsid w:val="00EF7756"/>
    <w:rsid w:val="00EF78D2"/>
    <w:rsid w:val="00F03B2E"/>
    <w:rsid w:val="00F04CDD"/>
    <w:rsid w:val="00F05D1D"/>
    <w:rsid w:val="00F0729D"/>
    <w:rsid w:val="00F075E4"/>
    <w:rsid w:val="00F11F1A"/>
    <w:rsid w:val="00F12CBC"/>
    <w:rsid w:val="00F13CD0"/>
    <w:rsid w:val="00F14762"/>
    <w:rsid w:val="00F16899"/>
    <w:rsid w:val="00F20672"/>
    <w:rsid w:val="00F22AE7"/>
    <w:rsid w:val="00F23628"/>
    <w:rsid w:val="00F238C0"/>
    <w:rsid w:val="00F25090"/>
    <w:rsid w:val="00F30B27"/>
    <w:rsid w:val="00F3108E"/>
    <w:rsid w:val="00F31AE4"/>
    <w:rsid w:val="00F32063"/>
    <w:rsid w:val="00F32DDA"/>
    <w:rsid w:val="00F33597"/>
    <w:rsid w:val="00F33A93"/>
    <w:rsid w:val="00F35593"/>
    <w:rsid w:val="00F36B03"/>
    <w:rsid w:val="00F377E5"/>
    <w:rsid w:val="00F37A60"/>
    <w:rsid w:val="00F37A98"/>
    <w:rsid w:val="00F458AB"/>
    <w:rsid w:val="00F45B5A"/>
    <w:rsid w:val="00F509CB"/>
    <w:rsid w:val="00F51B10"/>
    <w:rsid w:val="00F53894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147C"/>
    <w:rsid w:val="00F72E4E"/>
    <w:rsid w:val="00F77A78"/>
    <w:rsid w:val="00F8136E"/>
    <w:rsid w:val="00F81CF6"/>
    <w:rsid w:val="00F84535"/>
    <w:rsid w:val="00F8603E"/>
    <w:rsid w:val="00F90197"/>
    <w:rsid w:val="00F917A0"/>
    <w:rsid w:val="00F91847"/>
    <w:rsid w:val="00F92C24"/>
    <w:rsid w:val="00F9360D"/>
    <w:rsid w:val="00F93DB5"/>
    <w:rsid w:val="00F94FA5"/>
    <w:rsid w:val="00F968DC"/>
    <w:rsid w:val="00FA2F76"/>
    <w:rsid w:val="00FA50CD"/>
    <w:rsid w:val="00FA7815"/>
    <w:rsid w:val="00FA79D3"/>
    <w:rsid w:val="00FB053D"/>
    <w:rsid w:val="00FB0CE0"/>
    <w:rsid w:val="00FB0EC4"/>
    <w:rsid w:val="00FB3541"/>
    <w:rsid w:val="00FB591A"/>
    <w:rsid w:val="00FC1CEC"/>
    <w:rsid w:val="00FC2770"/>
    <w:rsid w:val="00FC2E77"/>
    <w:rsid w:val="00FC300F"/>
    <w:rsid w:val="00FC345A"/>
    <w:rsid w:val="00FC5645"/>
    <w:rsid w:val="00FC6AE2"/>
    <w:rsid w:val="00FC7F91"/>
    <w:rsid w:val="00FD581D"/>
    <w:rsid w:val="00FD58A7"/>
    <w:rsid w:val="00FD6327"/>
    <w:rsid w:val="00FE0B4A"/>
    <w:rsid w:val="00FE3CE5"/>
    <w:rsid w:val="00FE3D9C"/>
    <w:rsid w:val="00FE47E7"/>
    <w:rsid w:val="00FE68E5"/>
    <w:rsid w:val="00FE6DAC"/>
    <w:rsid w:val="00FE7AD5"/>
    <w:rsid w:val="00FE7E47"/>
    <w:rsid w:val="00FF24DD"/>
    <w:rsid w:val="00FF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8">
      <o:colormenu v:ext="edit" fillcolor="none"/>
    </o:shapedefaults>
    <o:shapelayout v:ext="edit">
      <o:idmap v:ext="edit" data="1"/>
    </o:shapelayout>
  </w:shapeDefaults>
  <w:decimalSymbol w:val=","/>
  <w:listSeparator w:val=";"/>
  <w14:docId w14:val="0549C17A"/>
  <w15:docId w15:val="{BB307F70-655C-4F5C-A42D-794E1D3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A1980"/>
    <w:rPr>
      <w:i/>
      <w:iCs/>
    </w:rPr>
  </w:style>
  <w:style w:type="character" w:styleId="CommentReference">
    <w:name w:val="annotation reference"/>
    <w:basedOn w:val="DefaultParagraphFont"/>
    <w:rsid w:val="00C4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1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1964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C41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1964"/>
    <w:rPr>
      <w:rFonts w:ascii="Arial" w:hAnsi="Arial"/>
      <w:b/>
      <w:bCs/>
      <w:noProof/>
    </w:rPr>
  </w:style>
  <w:style w:type="paragraph" w:styleId="ListParagraph">
    <w:name w:val="List Paragraph"/>
    <w:basedOn w:val="Normal"/>
    <w:uiPriority w:val="34"/>
    <w:qFormat/>
    <w:rsid w:val="006B1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2C46D-0AB6-49EA-B597-2EAAC58D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203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LB13</vt:lpstr>
    </vt:vector>
  </TitlesOfParts>
  <Company>TM Konsult AB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LB13</dc:title>
  <dc:creator>Christer.Berg@tm.nu</dc:creator>
  <cp:lastModifiedBy>André Aspegren Sjölander</cp:lastModifiedBy>
  <cp:revision>55</cp:revision>
  <cp:lastPrinted>2021-12-14T13:43:00Z</cp:lastPrinted>
  <dcterms:created xsi:type="dcterms:W3CDTF">2015-06-05T11:13:00Z</dcterms:created>
  <dcterms:modified xsi:type="dcterms:W3CDTF">2023-05-12T06:22:00Z</dcterms:modified>
</cp:coreProperties>
</file>